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EA6B" w14:textId="77262909" w:rsidR="006D7A0F" w:rsidRDefault="006D7A0F" w:rsidP="006D7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1429 – 1485)</w:t>
      </w:r>
    </w:p>
    <w:p w14:paraId="5F1A2D0C" w14:textId="77777777" w:rsidR="006D7A0F" w:rsidRDefault="006D7A0F" w:rsidP="006D7A0F">
      <w:pPr>
        <w:pStyle w:val="NoSpacing"/>
        <w:rPr>
          <w:rFonts w:cs="Times New Roman"/>
          <w:szCs w:val="24"/>
        </w:rPr>
      </w:pPr>
    </w:p>
    <w:p w14:paraId="2FDF2189" w14:textId="77777777" w:rsidR="006D7A0F" w:rsidRDefault="006D7A0F" w:rsidP="006D7A0F">
      <w:pPr>
        <w:pStyle w:val="NoSpacing"/>
        <w:rPr>
          <w:rFonts w:cs="Times New Roman"/>
          <w:szCs w:val="24"/>
        </w:rPr>
      </w:pPr>
    </w:p>
    <w:p w14:paraId="575E64B4" w14:textId="3C07108F" w:rsidR="006D7A0F" w:rsidRDefault="006D7A0F" w:rsidP="006D7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Born in Staunton Harold, Leicestershire.  (FamilySearch)</w:t>
      </w:r>
    </w:p>
    <w:p w14:paraId="5661C818" w14:textId="5BB00FC5" w:rsidR="006D7A0F" w:rsidRDefault="006D7A0F" w:rsidP="006D7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May1485</w:t>
      </w:r>
      <w:r>
        <w:rPr>
          <w:rFonts w:cs="Times New Roman"/>
          <w:szCs w:val="24"/>
        </w:rPr>
        <w:tab/>
        <w:t xml:space="preserve">Died in </w:t>
      </w:r>
      <w:proofErr w:type="spellStart"/>
      <w:r>
        <w:rPr>
          <w:rFonts w:cs="Times New Roman"/>
          <w:szCs w:val="24"/>
        </w:rPr>
        <w:t>Erdington</w:t>
      </w:r>
      <w:proofErr w:type="spellEnd"/>
      <w:r>
        <w:rPr>
          <w:rFonts w:cs="Times New Roman"/>
          <w:szCs w:val="24"/>
        </w:rPr>
        <w:t>, Warwickshire.  (ibid.)</w:t>
      </w:r>
    </w:p>
    <w:p w14:paraId="717B9CD1" w14:textId="77777777" w:rsidR="006D7A0F" w:rsidRDefault="006D7A0F" w:rsidP="006D7A0F">
      <w:pPr>
        <w:pStyle w:val="NoSpacing"/>
        <w:rPr>
          <w:rFonts w:cs="Times New Roman"/>
          <w:szCs w:val="24"/>
        </w:rPr>
      </w:pPr>
    </w:p>
    <w:p w14:paraId="4A5B1A28" w14:textId="77777777" w:rsidR="006D7A0F" w:rsidRDefault="006D7A0F" w:rsidP="006D7A0F">
      <w:pPr>
        <w:pStyle w:val="NoSpacing"/>
        <w:rPr>
          <w:rFonts w:cs="Times New Roman"/>
          <w:szCs w:val="24"/>
        </w:rPr>
      </w:pPr>
    </w:p>
    <w:p w14:paraId="484C7E35" w14:textId="1041D397" w:rsidR="006D7A0F" w:rsidRDefault="006D7A0F" w:rsidP="006D7A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September 2023</w:t>
      </w:r>
    </w:p>
    <w:p w14:paraId="00F085A1" w14:textId="77777777" w:rsidR="006D7A0F" w:rsidRPr="006D7A0F" w:rsidRDefault="006D7A0F" w:rsidP="006D7A0F">
      <w:pPr>
        <w:pStyle w:val="NoSpacing"/>
        <w:rPr>
          <w:rFonts w:cs="Times New Roman"/>
          <w:szCs w:val="24"/>
        </w:rPr>
      </w:pPr>
    </w:p>
    <w:sectPr w:rsidR="006D7A0F" w:rsidRPr="006D7A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E2B0" w14:textId="77777777" w:rsidR="008A5E98" w:rsidRDefault="008A5E98" w:rsidP="009139A6">
      <w:r>
        <w:separator/>
      </w:r>
    </w:p>
  </w:endnote>
  <w:endnote w:type="continuationSeparator" w:id="0">
    <w:p w14:paraId="40DBD36E" w14:textId="77777777" w:rsidR="008A5E98" w:rsidRDefault="008A5E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5E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BE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BD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DC74" w14:textId="77777777" w:rsidR="008A5E98" w:rsidRDefault="008A5E98" w:rsidP="009139A6">
      <w:r>
        <w:separator/>
      </w:r>
    </w:p>
  </w:footnote>
  <w:footnote w:type="continuationSeparator" w:id="0">
    <w:p w14:paraId="258A9281" w14:textId="77777777" w:rsidR="008A5E98" w:rsidRDefault="008A5E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77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E1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76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98"/>
    <w:rsid w:val="00032BBD"/>
    <w:rsid w:val="000666E0"/>
    <w:rsid w:val="002510B7"/>
    <w:rsid w:val="00353C96"/>
    <w:rsid w:val="005C130B"/>
    <w:rsid w:val="006D7A0F"/>
    <w:rsid w:val="00826F5C"/>
    <w:rsid w:val="008A5E98"/>
    <w:rsid w:val="009139A6"/>
    <w:rsid w:val="009448BB"/>
    <w:rsid w:val="00947624"/>
    <w:rsid w:val="00A3176C"/>
    <w:rsid w:val="00AE65F8"/>
    <w:rsid w:val="00BA00AB"/>
    <w:rsid w:val="00C25DE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DF7A7"/>
  <w15:chartTrackingRefBased/>
  <w15:docId w15:val="{FEA801BA-2447-41EA-8C11-2D2AE287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2023-09-21T19:24:00Z</dcterms:created>
  <dcterms:modified xsi:type="dcterms:W3CDTF">2023-09-21T20:05:00Z</dcterms:modified>
</cp:coreProperties>
</file>